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6D0F88" w:rsidP="006B4D49">
      <w:pPr>
        <w:jc w:val="center"/>
        <w:rPr>
          <w:b/>
          <w:bCs/>
          <w:shadow/>
          <w:sz w:val="40"/>
          <w:szCs w:val="40"/>
          <w:rtl/>
        </w:rPr>
      </w:pPr>
      <w:r w:rsidRPr="006D0F88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76484A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خالدية ممدوح خضري حلس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76484A" w:rsidP="0076484A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Khalidiya Mamdouh Chaudhry 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 xml:space="preserve">s 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6484A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76484A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76484A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28/10/2014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6484A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6484A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6484A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6484A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6484A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6484A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Gaza – Al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6484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6484A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6484A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76484A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76484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76484A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F1" w:rsidRDefault="00C004F1">
      <w:r>
        <w:separator/>
      </w:r>
    </w:p>
  </w:endnote>
  <w:endnote w:type="continuationSeparator" w:id="1">
    <w:p w:rsidR="00C004F1" w:rsidRDefault="00C0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6D0F88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F1" w:rsidRDefault="00C004F1">
      <w:r>
        <w:separator/>
      </w:r>
    </w:p>
  </w:footnote>
  <w:footnote w:type="continuationSeparator" w:id="1">
    <w:p w:rsidR="00C004F1" w:rsidRDefault="00C00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proofErr w:type="spellStart"/>
    <w:r>
      <w:rPr>
        <w:rFonts w:cs="Arabic Transparent"/>
        <w:b/>
        <w:bCs/>
        <w:sz w:val="22"/>
        <w:szCs w:val="22"/>
      </w:rPr>
      <w:t>TheMercy</w:t>
    </w:r>
    <w:proofErr w:type="spellEnd"/>
    <w:r>
      <w:rPr>
        <w:rFonts w:cs="Arabic Transparent"/>
        <w:b/>
        <w:bCs/>
        <w:sz w:val="22"/>
        <w:szCs w:val="22"/>
      </w:rPr>
      <w:t xml:space="preserve">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</w:t>
    </w:r>
    <w:proofErr w:type="spellStart"/>
    <w:r>
      <w:rPr>
        <w:rFonts w:cs="Arabic Transparent"/>
        <w:szCs w:val="22"/>
      </w:rPr>
      <w:t>Rimal</w:t>
    </w:r>
    <w:proofErr w:type="spellEnd"/>
    <w:r>
      <w:rPr>
        <w:rFonts w:cs="Arabic Transparent"/>
        <w:szCs w:val="22"/>
      </w:rPr>
      <w:t xml:space="preserve">-Al </w:t>
    </w:r>
    <w:proofErr w:type="spellStart"/>
    <w:r>
      <w:rPr>
        <w:rFonts w:cs="Arabic Transparent"/>
        <w:szCs w:val="22"/>
      </w:rPr>
      <w:t>Naser</w:t>
    </w:r>
    <w:proofErr w:type="spellEnd"/>
    <w:r>
      <w:rPr>
        <w:rFonts w:cs="Arabic Transparent"/>
        <w:szCs w:val="22"/>
      </w:rPr>
      <w:t xml:space="preserve"> Area                 </w:t>
    </w:r>
  </w:p>
  <w:p w:rsidR="00062124" w:rsidRDefault="006D0F88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0F8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84A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3813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1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228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6258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6767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7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288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9619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49009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3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7544-692F-4384-BF86-142A7D97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9</TotalTime>
  <Pages>1</Pages>
  <Words>135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2016-08-28T09:16:00Z</dcterms:created>
  <dcterms:modified xsi:type="dcterms:W3CDTF">2016-08-28T09:16:00Z</dcterms:modified>
</cp:coreProperties>
</file>